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407F4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MARYOT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1A71EDEA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Crowmer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East Beckham, Norfolk.</w:t>
      </w:r>
    </w:p>
    <w:p w14:paraId="1FC0EE6B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87527E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47A86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</w:t>
      </w:r>
      <w:proofErr w:type="gramStart"/>
      <w:r>
        <w:rPr>
          <w:rFonts w:ascii="Times New Roman" w:hAnsi="Times New Roman" w:cs="Times New Roman"/>
          <w:sz w:val="24"/>
          <w:szCs w:val="24"/>
        </w:rPr>
        <w:t>Bartholomew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8D3CD8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Shelton(q.v.), Thomas Thornden(q.v.) and John Gargrave(q.v.), touching</w:t>
      </w:r>
    </w:p>
    <w:p w14:paraId="0D642654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debts of 7 marks, £12 and </w:t>
      </w:r>
      <w:proofErr w:type="gramStart"/>
      <w:r>
        <w:rPr>
          <w:rFonts w:ascii="Times New Roman" w:hAnsi="Times New Roman" w:cs="Times New Roman"/>
          <w:sz w:val="24"/>
          <w:szCs w:val="24"/>
        </w:rPr>
        <w:t>100s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respectively.   (C.P.R. 1467-77 p.2)</w:t>
      </w:r>
    </w:p>
    <w:p w14:paraId="561F21A8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5B0C44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F24533" w14:textId="77777777" w:rsidR="00650DD3" w:rsidRDefault="00650DD3" w:rsidP="00650D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p w14:paraId="424B47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B9BAD" w14:textId="77777777" w:rsidR="00650DD3" w:rsidRDefault="00650DD3" w:rsidP="009139A6">
      <w:r>
        <w:separator/>
      </w:r>
    </w:p>
  </w:endnote>
  <w:endnote w:type="continuationSeparator" w:id="0">
    <w:p w14:paraId="240C9CB3" w14:textId="77777777" w:rsidR="00650DD3" w:rsidRDefault="00650D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C94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11E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C1A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DEC65" w14:textId="77777777" w:rsidR="00650DD3" w:rsidRDefault="00650DD3" w:rsidP="009139A6">
      <w:r>
        <w:separator/>
      </w:r>
    </w:p>
  </w:footnote>
  <w:footnote w:type="continuationSeparator" w:id="0">
    <w:p w14:paraId="072E8776" w14:textId="77777777" w:rsidR="00650DD3" w:rsidRDefault="00650D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EB8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4E6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CBF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D3"/>
    <w:rsid w:val="000666E0"/>
    <w:rsid w:val="002510B7"/>
    <w:rsid w:val="005C130B"/>
    <w:rsid w:val="00650DD3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DB904"/>
  <w15:chartTrackingRefBased/>
  <w15:docId w15:val="{84019FC9-49E9-40CD-960A-7205AB4F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2021-02-27T12:44:00Z</dcterms:created>
  <dcterms:modified xsi:type="dcterms:W3CDTF">2021-02-27T12:45:00Z</dcterms:modified>
</cp:coreProperties>
</file>